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B7" w:rsidRPr="00374F05" w:rsidRDefault="00EA7BB7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>CUMHURİYET İLKÖĞRETİM OKULU 2/D SINIFI</w:t>
      </w:r>
    </w:p>
    <w:p w:rsidR="00EA7BB7" w:rsidRPr="00374F05" w:rsidRDefault="00EA7BB7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 xml:space="preserve">İKİ BASAMAKLI DOĞAL SAYILARI </w:t>
      </w:r>
    </w:p>
    <w:p w:rsidR="00EA7BB7" w:rsidRPr="00374F05" w:rsidRDefault="00EA7BB7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>ÇÖZÜMLEMEYİ ÖĞRENİYORUM KONUSU</w:t>
      </w:r>
    </w:p>
    <w:p w:rsidR="00EA7BB7" w:rsidRPr="00374F05" w:rsidRDefault="00EA7BB7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>MATEMATİK ÇALIŞMA SAYFASI – 3</w:t>
      </w:r>
    </w:p>
    <w:p w:rsidR="00EA7BB7" w:rsidRDefault="00EA7BB7" w:rsidP="00374F05">
      <w:pPr>
        <w:pStyle w:val="NoSpacing"/>
        <w:jc w:val="center"/>
        <w:rPr>
          <w:rFonts w:ascii="Comic Sans MS" w:hAnsi="Comic Sans MS" w:cs="Tahoma"/>
          <w:b/>
          <w:sz w:val="36"/>
          <w:szCs w:val="36"/>
        </w:rPr>
      </w:pPr>
    </w:p>
    <w:p w:rsidR="00EA7BB7" w:rsidRDefault="00EA7BB7" w:rsidP="00374F05">
      <w:pPr>
        <w:pStyle w:val="NoSpacing"/>
        <w:rPr>
          <w:rFonts w:ascii="Comic Sans MS" w:hAnsi="Comic Sans MS" w:cs="Tahoma"/>
          <w:sz w:val="28"/>
          <w:szCs w:val="28"/>
        </w:rPr>
      </w:pPr>
      <w:r w:rsidRPr="00374F05">
        <w:rPr>
          <w:rFonts w:ascii="Comic Sans MS" w:hAnsi="Comic Sans MS" w:cs="Tahoma"/>
          <w:b/>
          <w:sz w:val="28"/>
          <w:szCs w:val="28"/>
        </w:rPr>
        <w:t>1-)</w:t>
      </w:r>
      <w:r>
        <w:rPr>
          <w:rFonts w:ascii="Comic Sans MS" w:hAnsi="Comic Sans MS" w:cs="Tahoma"/>
          <w:b/>
          <w:sz w:val="36"/>
          <w:szCs w:val="36"/>
        </w:rPr>
        <w:t xml:space="preserve"> </w:t>
      </w:r>
      <w:r w:rsidRPr="00374F05">
        <w:rPr>
          <w:rFonts w:ascii="Comic Sans MS" w:hAnsi="Comic Sans MS" w:cs="Tahoma"/>
          <w:sz w:val="28"/>
          <w:szCs w:val="28"/>
        </w:rPr>
        <w:t>Aşağıda verilen sayıları onluk ve birliklerine ayırarak çözümleyelim.</w:t>
      </w:r>
    </w:p>
    <w:p w:rsidR="00EA7BB7" w:rsidRPr="00374F05" w:rsidRDefault="00EA7BB7" w:rsidP="00374F05">
      <w:pPr>
        <w:pStyle w:val="NoSpacing"/>
        <w:rPr>
          <w:rFonts w:ascii="Comic Sans MS" w:hAnsi="Comic Sans MS" w:cs="Tahoma"/>
          <w:sz w:val="28"/>
          <w:szCs w:val="28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61=…………………………………</w:t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>3</w:t>
      </w:r>
      <w:r w:rsidRPr="004754F9">
        <w:rPr>
          <w:sz w:val="32"/>
          <w:szCs w:val="32"/>
        </w:rPr>
        <w:t>0=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Pr="004754F9">
        <w:rPr>
          <w:sz w:val="32"/>
          <w:szCs w:val="32"/>
        </w:rPr>
        <w:t>5=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</w:r>
      <w:r w:rsidRPr="004754F9">
        <w:rPr>
          <w:sz w:val="32"/>
          <w:szCs w:val="32"/>
        </w:rPr>
        <w:t>12=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</w:p>
    <w:p w:rsidR="00EA7BB7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  <w:r w:rsidRPr="004754F9">
        <w:rPr>
          <w:sz w:val="32"/>
          <w:szCs w:val="32"/>
        </w:rPr>
        <w:tab/>
      </w: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Pr="004754F9">
        <w:rPr>
          <w:sz w:val="32"/>
          <w:szCs w:val="32"/>
        </w:rPr>
        <w:t>9=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  <w:t>5</w:t>
      </w:r>
      <w:r w:rsidRPr="004754F9">
        <w:rPr>
          <w:sz w:val="32"/>
          <w:szCs w:val="32"/>
        </w:rPr>
        <w:t>6=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Pr="004754F9">
        <w:rPr>
          <w:sz w:val="32"/>
          <w:szCs w:val="32"/>
        </w:rPr>
        <w:t>3=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  <w:t>9</w:t>
      </w:r>
      <w:r w:rsidRPr="004754F9">
        <w:rPr>
          <w:sz w:val="32"/>
          <w:szCs w:val="32"/>
        </w:rPr>
        <w:t>8=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27=…………………………………</w:t>
      </w:r>
      <w:r>
        <w:rPr>
          <w:sz w:val="32"/>
          <w:szCs w:val="32"/>
        </w:rPr>
        <w:tab/>
        <w:t>3</w:t>
      </w:r>
      <w:r w:rsidRPr="004754F9">
        <w:rPr>
          <w:sz w:val="32"/>
          <w:szCs w:val="32"/>
        </w:rPr>
        <w:t>4=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</w:p>
    <w:p w:rsidR="00EA7BB7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 w:rsidRPr="004754F9">
        <w:rPr>
          <w:sz w:val="32"/>
          <w:szCs w:val="32"/>
        </w:rPr>
        <w:tab/>
      </w:r>
    </w:p>
    <w:p w:rsidR="00EA7BB7" w:rsidRPr="00374F05" w:rsidRDefault="00EA7BB7" w:rsidP="00374F05">
      <w:pPr>
        <w:tabs>
          <w:tab w:val="left" w:pos="1005"/>
        </w:tabs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 w:rsidRPr="00374F05">
        <w:rPr>
          <w:rFonts w:ascii="Comic Sans MS" w:hAnsi="Comic Sans MS"/>
          <w:sz w:val="28"/>
          <w:szCs w:val="28"/>
          <w:lang w:eastAsia="en-US"/>
        </w:rPr>
        <w:t>Aşağıda onluk ve birliklerine ayrılarak çözümlenen sayıları yazalım.</w:t>
      </w:r>
    </w:p>
    <w:p w:rsidR="00EA7BB7" w:rsidRPr="00374F05" w:rsidRDefault="00EA7BB7" w:rsidP="00374F05">
      <w:pPr>
        <w:pStyle w:val="NoSpacing"/>
        <w:rPr>
          <w:rFonts w:ascii="Comic Sans MS" w:hAnsi="Comic Sans MS" w:cs="Tahoma"/>
          <w:b/>
          <w:sz w:val="28"/>
          <w:szCs w:val="28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1 onluk + 4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7 onluk + 2 birlik=…….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 xml:space="preserve">6 onluk + </w:t>
      </w:r>
      <w:r w:rsidRPr="004754F9">
        <w:rPr>
          <w:sz w:val="32"/>
          <w:szCs w:val="32"/>
        </w:rPr>
        <w:t>0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3 onluk +</w:t>
      </w:r>
      <w:r w:rsidRPr="004754F9">
        <w:rPr>
          <w:sz w:val="32"/>
          <w:szCs w:val="32"/>
        </w:rPr>
        <w:t xml:space="preserve"> 7 birlik=</w:t>
      </w:r>
      <w:r>
        <w:rPr>
          <w:sz w:val="32"/>
          <w:szCs w:val="32"/>
        </w:rPr>
        <w:t>…….</w:t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 xml:space="preserve">9 onluk + </w:t>
      </w:r>
      <w:r w:rsidRPr="004754F9">
        <w:rPr>
          <w:sz w:val="32"/>
          <w:szCs w:val="32"/>
        </w:rPr>
        <w:t>4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4 onluk + 0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EA7BB7" w:rsidRPr="004754F9" w:rsidRDefault="00EA7BB7" w:rsidP="00374F05">
      <w:pPr>
        <w:tabs>
          <w:tab w:val="left" w:pos="5670"/>
        </w:tabs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8 onluk + 8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2 onluk +</w:t>
      </w:r>
      <w:r w:rsidRPr="004754F9">
        <w:rPr>
          <w:sz w:val="32"/>
          <w:szCs w:val="32"/>
        </w:rPr>
        <w:t xml:space="preserve"> 6 birlik=</w:t>
      </w:r>
      <w:r>
        <w:rPr>
          <w:sz w:val="32"/>
          <w:szCs w:val="32"/>
        </w:rPr>
        <w:t>…….</w:t>
      </w:r>
    </w:p>
    <w:p w:rsidR="00EA7BB7" w:rsidRPr="004754F9" w:rsidRDefault="00EA7BB7" w:rsidP="00374F05">
      <w:pPr>
        <w:rPr>
          <w:sz w:val="32"/>
          <w:szCs w:val="32"/>
        </w:rPr>
      </w:pPr>
    </w:p>
    <w:p w:rsidR="00EA7BB7" w:rsidRDefault="00EA7BB7" w:rsidP="00374F05">
      <w:pPr>
        <w:rPr>
          <w:sz w:val="32"/>
          <w:szCs w:val="32"/>
        </w:rPr>
      </w:pPr>
    </w:p>
    <w:p w:rsidR="00EA7BB7" w:rsidRPr="004754F9" w:rsidRDefault="00EA7BB7" w:rsidP="00374F05">
      <w:pPr>
        <w:rPr>
          <w:sz w:val="32"/>
          <w:szCs w:val="32"/>
        </w:rPr>
      </w:pPr>
      <w:r>
        <w:rPr>
          <w:sz w:val="32"/>
          <w:szCs w:val="32"/>
        </w:rPr>
        <w:t>5 onluk + 9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0 onluk + 1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EA7BB7" w:rsidRDefault="00EA7BB7" w:rsidP="00C4739B">
      <w:hyperlink r:id="rId4" w:history="1">
        <w:r>
          <w:rPr>
            <w:rStyle w:val="Hyperlink"/>
            <w:rFonts w:cs="Tahoma"/>
          </w:rPr>
          <w:t>www.sorubak.com</w:t>
        </w:r>
      </w:hyperlink>
      <w:r>
        <w:t xml:space="preserve"> </w:t>
      </w:r>
    </w:p>
    <w:p w:rsidR="00EA7BB7" w:rsidRDefault="00EA7BB7"/>
    <w:sectPr w:rsidR="00EA7BB7" w:rsidSect="00374F05">
      <w:pgSz w:w="11906" w:h="16838"/>
      <w:pgMar w:top="851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F05"/>
    <w:rsid w:val="00374F05"/>
    <w:rsid w:val="004754F9"/>
    <w:rsid w:val="00703420"/>
    <w:rsid w:val="00BA4279"/>
    <w:rsid w:val="00C4739B"/>
    <w:rsid w:val="00EA7BB7"/>
    <w:rsid w:val="00ED3845"/>
    <w:rsid w:val="00FD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F05"/>
    <w:rPr>
      <w:rFonts w:ascii="Times New Roman" w:eastAsia="Times New Roman" w:hAnsi="Times New Roman" w:cs="Tahom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74F05"/>
    <w:rPr>
      <w:lang w:eastAsia="en-US"/>
    </w:rPr>
  </w:style>
  <w:style w:type="character" w:styleId="Hyperlink">
    <w:name w:val="Hyperlink"/>
    <w:basedOn w:val="DefaultParagraphFont"/>
    <w:uiPriority w:val="99"/>
    <w:rsid w:val="00C473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3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120</Words>
  <Characters>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2</cp:revision>
  <dcterms:created xsi:type="dcterms:W3CDTF">2010-10-21T07:58:00Z</dcterms:created>
  <dcterms:modified xsi:type="dcterms:W3CDTF">2010-11-17T18:16:00Z</dcterms:modified>
</cp:coreProperties>
</file>